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Didcot and Wantage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Didcot and Wantage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Didcot and Wantage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Didcot and Wantage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Didcot and Wantage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Didcot and Wantage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Didcot and Wantage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Didcot and Wantage is estimated to be </w:t>
      </w:r>
      <w:r w:rsidRPr="00773DF7">
        <w:rPr>
          <w:rFonts w:ascii="Libre Franklin Light" w:eastAsia="Times New Roman" w:hAnsi="Libre Franklin Light" w:cs="Calibri Light"/>
          <w:b/>
          <w:bCs/>
          <w:color w:val="C45911" w:themeColor="accent2" w:themeShade="BF"/>
        </w:rPr>
        <w:t xml:space="preserve">£1,287,425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Didcot and Wantage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Didcot and Wantage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Didcot and Wantage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Didcot and Wantage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idcot and Wanta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Didcot and Wantage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idcot and Wanta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Didcot and Wantage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Didcot and Wantage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idcot and Wanta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Didcot and Wantage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Didcot and Wantage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Didcot and Wantage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Didcot and Wantage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Didcot and Wantage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Didcot and Wantage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£1,287,425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Didcot and Wantage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£20,970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£433,672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£31,067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£8,738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£16,019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£776,959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£1,287,425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Didcot and Wantage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Didcot and Wantage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Didcot and Wantage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Didcot and Wantage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Didcot and Wantage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Didcot and Wantage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Didcot and Wantage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Didcot and Wantage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Didcot and Wantage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Didcot and Wantage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Didcot and Wantage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Didcot and Wantage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E91E431-BC47-4FC9-800D-53D9FEA4472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